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55604" w14:textId="77777777" w:rsidR="005B16FF" w:rsidRPr="00557A84" w:rsidRDefault="005B16FF" w:rsidP="00482FED">
      <w:pPr>
        <w:pStyle w:val="Heading1"/>
        <w:rPr>
          <w:color w:val="auto"/>
          <w:szCs w:val="28"/>
        </w:rPr>
      </w:pPr>
      <w:r w:rsidRPr="00557A84">
        <w:rPr>
          <w:color w:val="auto"/>
          <w:szCs w:val="28"/>
        </w:rPr>
        <w:t>13</w:t>
      </w:r>
      <w:r>
        <w:rPr>
          <w:color w:val="auto"/>
          <w:szCs w:val="28"/>
        </w:rPr>
        <w:t>.</w:t>
      </w:r>
      <w:r w:rsidRPr="00557A84"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Maintenance principles </w:t>
      </w:r>
    </w:p>
    <w:p w14:paraId="6081C2E6" w14:textId="3B2D6D79" w:rsidR="005B16FF" w:rsidRDefault="005B16FF" w:rsidP="00474F67">
      <w:pPr>
        <w:pStyle w:val="Heading1"/>
      </w:pPr>
      <w:r>
        <w:t xml:space="preserve">Worksheet 6: </w:t>
      </w:r>
      <w:r w:rsidRPr="00B8244E">
        <w:t xml:space="preserve">Landlords </w:t>
      </w:r>
      <w:r>
        <w:t>g</w:t>
      </w:r>
      <w:r w:rsidRPr="00B8244E">
        <w:t xml:space="preserve">as </w:t>
      </w:r>
      <w:r>
        <w:t>s</w:t>
      </w:r>
      <w:r w:rsidRPr="00B8244E">
        <w:t xml:space="preserve">afety </w:t>
      </w:r>
      <w:r>
        <w:t>(</w:t>
      </w:r>
      <w:r w:rsidR="00B92864">
        <w:t>learner</w:t>
      </w:r>
      <w:r>
        <w:t>)</w:t>
      </w:r>
    </w:p>
    <w:p w14:paraId="6D1EDD86" w14:textId="77777777" w:rsidR="005B16FF" w:rsidRDefault="005B16FF" w:rsidP="00E518BF"/>
    <w:p w14:paraId="54255411" w14:textId="77777777" w:rsidR="005B16FF" w:rsidRDefault="005B16FF" w:rsidP="00E518BF">
      <w:r>
        <w:t xml:space="preserve">Visit </w:t>
      </w:r>
      <w:hyperlink r:id="rId10" w:history="1">
        <w:r>
          <w:rPr>
            <w:rStyle w:val="Hyperlink"/>
          </w:rPr>
          <w:t>INDG285 Landlords (hse.gov.uk)</w:t>
        </w:r>
      </w:hyperlink>
      <w:r>
        <w:t xml:space="preserve"> and answer the following questions.</w:t>
      </w:r>
    </w:p>
    <w:p w14:paraId="3716E9B7" w14:textId="77777777" w:rsidR="005B16FF" w:rsidRDefault="005B16FF" w:rsidP="00E518BF"/>
    <w:p w14:paraId="0510EDA5" w14:textId="77777777" w:rsidR="005B16FF" w:rsidRDefault="005B16FF" w:rsidP="00E518BF"/>
    <w:p w14:paraId="75799673" w14:textId="77777777" w:rsidR="005B16FF" w:rsidRDefault="005B16FF" w:rsidP="005B16FF">
      <w:pPr>
        <w:pStyle w:val="ListParagraph"/>
        <w:numPr>
          <w:ilvl w:val="0"/>
          <w:numId w:val="35"/>
        </w:numPr>
      </w:pPr>
      <w:r>
        <w:t xml:space="preserve">What are the four main responsibilities of landlords as regards gas safety?  </w:t>
      </w:r>
    </w:p>
    <w:p w14:paraId="548DACDE" w14:textId="77777777" w:rsidR="005B16FF" w:rsidRDefault="005B16FF" w:rsidP="00764A7E">
      <w:pPr>
        <w:pStyle w:val="ListParagraph"/>
      </w:pPr>
    </w:p>
    <w:p w14:paraId="544B6918" w14:textId="772B0F96" w:rsidR="005B16FF" w:rsidRDefault="005B16FF" w:rsidP="00E518BF"/>
    <w:p w14:paraId="4A01DDCF" w14:textId="44A732D4" w:rsidR="00B92864" w:rsidRDefault="00B92864" w:rsidP="00E518BF"/>
    <w:p w14:paraId="5D55C6AE" w14:textId="3EB3EEFB" w:rsidR="00B92864" w:rsidRDefault="00B92864" w:rsidP="00E518BF"/>
    <w:p w14:paraId="17E3F0FF" w14:textId="1EA12A00" w:rsidR="00B92864" w:rsidRDefault="00B92864" w:rsidP="00E518BF"/>
    <w:p w14:paraId="27D500CB" w14:textId="318C2777" w:rsidR="00B92864" w:rsidRDefault="00B92864" w:rsidP="00E518BF"/>
    <w:p w14:paraId="68D2D127" w14:textId="7AAEA599" w:rsidR="00B92864" w:rsidRDefault="00B92864" w:rsidP="00E518BF"/>
    <w:p w14:paraId="1913D605" w14:textId="290645F9" w:rsidR="00B92864" w:rsidRDefault="00B92864" w:rsidP="00E518BF"/>
    <w:p w14:paraId="70B73839" w14:textId="3FF4C995" w:rsidR="00B92864" w:rsidRDefault="00B92864" w:rsidP="00E518BF"/>
    <w:p w14:paraId="2CE6421B" w14:textId="1882CBA5" w:rsidR="00B92864" w:rsidRDefault="00B92864" w:rsidP="00E518BF"/>
    <w:p w14:paraId="6CCB3781" w14:textId="4B1D4367" w:rsidR="00B92864" w:rsidRDefault="00B92864" w:rsidP="00E518BF"/>
    <w:p w14:paraId="3CAFA3DB" w14:textId="392DCF71" w:rsidR="00B92864" w:rsidRDefault="00B92864" w:rsidP="00E518BF"/>
    <w:p w14:paraId="2D7BF573" w14:textId="0783F6A0" w:rsidR="00B92864" w:rsidRDefault="00B92864" w:rsidP="00E518BF"/>
    <w:p w14:paraId="6C99144A" w14:textId="77777777" w:rsidR="00B92864" w:rsidRDefault="00B92864" w:rsidP="00E518BF"/>
    <w:p w14:paraId="6C0B9349" w14:textId="77777777" w:rsidR="005B16FF" w:rsidRDefault="005B16FF" w:rsidP="005B16FF">
      <w:pPr>
        <w:pStyle w:val="ListParagraph"/>
        <w:numPr>
          <w:ilvl w:val="0"/>
          <w:numId w:val="35"/>
        </w:numPr>
      </w:pPr>
      <w:r>
        <w:t xml:space="preserve">What gas equipment is covered? </w:t>
      </w:r>
    </w:p>
    <w:p w14:paraId="131E41FF" w14:textId="77777777" w:rsidR="005B16FF" w:rsidRPr="00764A7E" w:rsidRDefault="005B16FF" w:rsidP="00764A7E">
      <w:pPr>
        <w:rPr>
          <w:color w:val="FF0000"/>
        </w:rPr>
      </w:pPr>
    </w:p>
    <w:p w14:paraId="63B0EDB4" w14:textId="47AC559D" w:rsidR="005B16FF" w:rsidRDefault="005B16FF" w:rsidP="00E518BF"/>
    <w:p w14:paraId="395D5641" w14:textId="462E9B36" w:rsidR="00B92864" w:rsidRDefault="00B92864" w:rsidP="00E518BF"/>
    <w:p w14:paraId="05052F4D" w14:textId="32F457CB" w:rsidR="00B92864" w:rsidRDefault="00B92864" w:rsidP="00E518BF"/>
    <w:p w14:paraId="62D8D0C6" w14:textId="77777777" w:rsidR="00B92864" w:rsidRDefault="00B92864" w:rsidP="00E518BF"/>
    <w:p w14:paraId="159C094E" w14:textId="77777777" w:rsidR="005B16FF" w:rsidRDefault="005B16FF" w:rsidP="005B16FF">
      <w:pPr>
        <w:pStyle w:val="ListParagraph"/>
        <w:numPr>
          <w:ilvl w:val="0"/>
          <w:numId w:val="35"/>
        </w:numPr>
      </w:pPr>
      <w:r>
        <w:t>What are the consequences if landlords do not maintain their tenants’ gas appliances?</w:t>
      </w:r>
    </w:p>
    <w:p w14:paraId="1E1DB2EE" w14:textId="77777777" w:rsidR="005B16FF" w:rsidRDefault="005B16FF" w:rsidP="00764A7E"/>
    <w:p w14:paraId="0B117F6E" w14:textId="45EDC05D" w:rsidR="005B16FF" w:rsidRDefault="005B16FF" w:rsidP="006E1028">
      <w:pPr>
        <w:pStyle w:val="Answer"/>
      </w:pPr>
    </w:p>
    <w:p w14:paraId="4CF98162" w14:textId="77777777" w:rsidR="00B92864" w:rsidRDefault="00B92864" w:rsidP="006E1028">
      <w:pPr>
        <w:pStyle w:val="Answer"/>
      </w:pPr>
    </w:p>
    <w:p w14:paraId="7971ED7C" w14:textId="77777777" w:rsidR="006E1028" w:rsidRDefault="006E1028" w:rsidP="006E1028">
      <w:pPr>
        <w:pStyle w:val="Answer"/>
      </w:pPr>
    </w:p>
    <w:sectPr w:rsidR="006E1028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5F99C" w14:textId="77777777" w:rsidR="00DB7732" w:rsidRDefault="00DB7732">
      <w:pPr>
        <w:spacing w:before="0" w:after="0"/>
      </w:pPr>
      <w:r>
        <w:separator/>
      </w:r>
    </w:p>
  </w:endnote>
  <w:endnote w:type="continuationSeparator" w:id="0">
    <w:p w14:paraId="35CEB362" w14:textId="77777777" w:rsidR="00DB7732" w:rsidRDefault="00DB773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DADF0" w14:textId="77777777" w:rsidR="001E1B54" w:rsidRDefault="001E1B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F0B77" w14:textId="403FA840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2D462E8" wp14:editId="19604979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455BAC">
      <w:t xml:space="preserve">         </w:t>
    </w:r>
    <w:r w:rsidR="001E1B54" w:rsidRPr="001E1B54">
      <w:t>© City &amp; Guilds Limited</w:t>
    </w:r>
    <w:r w:rsidR="00455BAC" w:rsidRPr="00455BAC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AA54" w14:textId="77777777" w:rsidR="001E1B54" w:rsidRDefault="001E1B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81497" w14:textId="77777777" w:rsidR="00DB7732" w:rsidRDefault="00DB7732">
      <w:pPr>
        <w:spacing w:before="0" w:after="0"/>
      </w:pPr>
      <w:r>
        <w:separator/>
      </w:r>
    </w:p>
  </w:footnote>
  <w:footnote w:type="continuationSeparator" w:id="0">
    <w:p w14:paraId="397F08E1" w14:textId="77777777" w:rsidR="00DB7732" w:rsidRDefault="00DB773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095F6" w14:textId="77777777" w:rsidR="001E1B54" w:rsidRDefault="001E1B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8C813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69395C9" wp14:editId="36E5ECD4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39106CE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DBB4C52" wp14:editId="056BAE5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8B024AA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0CED5" w14:textId="77777777" w:rsidR="001E1B54" w:rsidRDefault="001E1B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8673F"/>
    <w:multiLevelType w:val="hybridMultilevel"/>
    <w:tmpl w:val="3702D56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635DDC"/>
    <w:multiLevelType w:val="hybridMultilevel"/>
    <w:tmpl w:val="24C045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C328DC"/>
    <w:multiLevelType w:val="hybridMultilevel"/>
    <w:tmpl w:val="43161C20"/>
    <w:lvl w:ilvl="0" w:tplc="08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45602">
    <w:abstractNumId w:val="6"/>
  </w:num>
  <w:num w:numId="2" w16cid:durableId="1090933240">
    <w:abstractNumId w:val="17"/>
  </w:num>
  <w:num w:numId="3" w16cid:durableId="1938563677">
    <w:abstractNumId w:val="24"/>
  </w:num>
  <w:num w:numId="4" w16cid:durableId="1492022503">
    <w:abstractNumId w:val="19"/>
  </w:num>
  <w:num w:numId="5" w16cid:durableId="106975533">
    <w:abstractNumId w:val="9"/>
  </w:num>
  <w:num w:numId="6" w16cid:durableId="1325864520">
    <w:abstractNumId w:val="18"/>
  </w:num>
  <w:num w:numId="7" w16cid:durableId="855264324">
    <w:abstractNumId w:val="9"/>
  </w:num>
  <w:num w:numId="8" w16cid:durableId="1310480841">
    <w:abstractNumId w:val="1"/>
  </w:num>
  <w:num w:numId="9" w16cid:durableId="981932107">
    <w:abstractNumId w:val="9"/>
    <w:lvlOverride w:ilvl="0">
      <w:startOverride w:val="1"/>
    </w:lvlOverride>
  </w:num>
  <w:num w:numId="10" w16cid:durableId="1387726301">
    <w:abstractNumId w:val="20"/>
  </w:num>
  <w:num w:numId="11" w16cid:durableId="1830515878">
    <w:abstractNumId w:val="16"/>
  </w:num>
  <w:num w:numId="12" w16cid:durableId="1271282825">
    <w:abstractNumId w:val="7"/>
  </w:num>
  <w:num w:numId="13" w16cid:durableId="1060637956">
    <w:abstractNumId w:val="15"/>
  </w:num>
  <w:num w:numId="14" w16cid:durableId="448864942">
    <w:abstractNumId w:val="21"/>
  </w:num>
  <w:num w:numId="15" w16cid:durableId="324862199">
    <w:abstractNumId w:val="13"/>
  </w:num>
  <w:num w:numId="16" w16cid:durableId="1860729972">
    <w:abstractNumId w:val="8"/>
  </w:num>
  <w:num w:numId="17" w16cid:durableId="1514957883">
    <w:abstractNumId w:val="26"/>
  </w:num>
  <w:num w:numId="18" w16cid:durableId="1348796780">
    <w:abstractNumId w:val="27"/>
  </w:num>
  <w:num w:numId="19" w16cid:durableId="21445171">
    <w:abstractNumId w:val="3"/>
  </w:num>
  <w:num w:numId="20" w16cid:durableId="538249251">
    <w:abstractNumId w:val="2"/>
  </w:num>
  <w:num w:numId="21" w16cid:durableId="1837915336">
    <w:abstractNumId w:val="11"/>
  </w:num>
  <w:num w:numId="22" w16cid:durableId="668483474">
    <w:abstractNumId w:val="11"/>
    <w:lvlOverride w:ilvl="0">
      <w:startOverride w:val="1"/>
    </w:lvlOverride>
  </w:num>
  <w:num w:numId="23" w16cid:durableId="1190337851">
    <w:abstractNumId w:val="25"/>
  </w:num>
  <w:num w:numId="24" w16cid:durableId="2120878236">
    <w:abstractNumId w:val="11"/>
    <w:lvlOverride w:ilvl="0">
      <w:startOverride w:val="1"/>
    </w:lvlOverride>
  </w:num>
  <w:num w:numId="25" w16cid:durableId="211505195">
    <w:abstractNumId w:val="11"/>
    <w:lvlOverride w:ilvl="0">
      <w:startOverride w:val="1"/>
    </w:lvlOverride>
  </w:num>
  <w:num w:numId="26" w16cid:durableId="1279752968">
    <w:abstractNumId w:val="12"/>
  </w:num>
  <w:num w:numId="27" w16cid:durableId="2087534006">
    <w:abstractNumId w:val="22"/>
  </w:num>
  <w:num w:numId="28" w16cid:durableId="961377312">
    <w:abstractNumId w:val="11"/>
    <w:lvlOverride w:ilvl="0">
      <w:startOverride w:val="1"/>
    </w:lvlOverride>
  </w:num>
  <w:num w:numId="29" w16cid:durableId="1555506480">
    <w:abstractNumId w:val="23"/>
  </w:num>
  <w:num w:numId="30" w16cid:durableId="749544870">
    <w:abstractNumId w:val="11"/>
  </w:num>
  <w:num w:numId="31" w16cid:durableId="2048024145">
    <w:abstractNumId w:val="11"/>
    <w:lvlOverride w:ilvl="0">
      <w:startOverride w:val="1"/>
    </w:lvlOverride>
  </w:num>
  <w:num w:numId="32" w16cid:durableId="1790203889">
    <w:abstractNumId w:val="11"/>
    <w:lvlOverride w:ilvl="0">
      <w:startOverride w:val="1"/>
    </w:lvlOverride>
  </w:num>
  <w:num w:numId="33" w16cid:durableId="211426976">
    <w:abstractNumId w:val="0"/>
  </w:num>
  <w:num w:numId="34" w16cid:durableId="1607231898">
    <w:abstractNumId w:val="14"/>
  </w:num>
  <w:num w:numId="35" w16cid:durableId="1734042280">
    <w:abstractNumId w:val="5"/>
  </w:num>
  <w:num w:numId="36" w16cid:durableId="708913124">
    <w:abstractNumId w:val="4"/>
  </w:num>
  <w:num w:numId="37" w16cid:durableId="121886059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6FF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E1B54"/>
    <w:rsid w:val="001F74AD"/>
    <w:rsid w:val="00290326"/>
    <w:rsid w:val="002B413C"/>
    <w:rsid w:val="002D07A8"/>
    <w:rsid w:val="003127FD"/>
    <w:rsid w:val="003405EA"/>
    <w:rsid w:val="003B1E21"/>
    <w:rsid w:val="00404B31"/>
    <w:rsid w:val="00443B2E"/>
    <w:rsid w:val="00455BAC"/>
    <w:rsid w:val="00474F67"/>
    <w:rsid w:val="0048500D"/>
    <w:rsid w:val="00524E1B"/>
    <w:rsid w:val="00592613"/>
    <w:rsid w:val="005B16FF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92864"/>
    <w:rsid w:val="00BA1E6E"/>
    <w:rsid w:val="00BE2446"/>
    <w:rsid w:val="00BE2C21"/>
    <w:rsid w:val="00BF6968"/>
    <w:rsid w:val="00BF7F8D"/>
    <w:rsid w:val="00C01D20"/>
    <w:rsid w:val="00C202BF"/>
    <w:rsid w:val="00C858D7"/>
    <w:rsid w:val="00CB2F8C"/>
    <w:rsid w:val="00D073BC"/>
    <w:rsid w:val="00D56B82"/>
    <w:rsid w:val="00DA2485"/>
    <w:rsid w:val="00DB7732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FD6674"/>
  <w15:docId w15:val="{71383F2B-E183-407E-BF92-483F238AC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5B16F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5B16FF"/>
    <w:rPr>
      <w:color w:val="0000FF"/>
      <w:u w:val="single"/>
    </w:rPr>
  </w:style>
  <w:style w:type="paragraph" w:styleId="Revision">
    <w:name w:val="Revision"/>
    <w:hidden/>
    <w:semiHidden/>
    <w:rsid w:val="001E1B5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hse.gov.uk/pubns/indg285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05FE0E-55F8-42AC-9D3A-88F7890761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BAFB636-66F4-4006-A844-07D6AF2F9F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E3AEC0-AF1A-4A02-87C5-CB22936B2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C:\Users\Natalie\Dropbox (Just Content)\JC SERVER\PROJECTS (Live)\CITY &amp; GUILDS\Nat\Units 13 and 14 Templating work\New BSE Templates with New Logos\ST BLANK WS Tutor BSE.dotx</Template>
  <TotalTime>0</TotalTime>
  <Pages>1</Pages>
  <Words>20</Words>
  <Characters>403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Aidan Gill</cp:lastModifiedBy>
  <cp:revision>3</cp:revision>
  <cp:lastPrinted>2013-05-15T12:05:00Z</cp:lastPrinted>
  <dcterms:created xsi:type="dcterms:W3CDTF">2025-11-17T21:46:00Z</dcterms:created>
  <dcterms:modified xsi:type="dcterms:W3CDTF">2025-11-20T15:32:00Z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